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  <w:bookmarkStart w:id="0" w:name="_GoBack"/>
      <w:bookmarkEnd w:id="0"/>
    </w:p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</w:p>
    <w:p w:rsidR="00D041CE" w:rsidRPr="00CF2586" w:rsidRDefault="00D86E9A" w:rsidP="00974CD6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eastAsia="Times New Roman" w:cs="Trebuchet MS"/>
          <w:color w:val="000000"/>
          <w:sz w:val="20"/>
          <w:szCs w:val="20"/>
          <w:lang w:eastAsia="pt-PT"/>
        </w:rPr>
      </w:pPr>
      <w:r w:rsidRPr="00CF2586">
        <w:rPr>
          <w:rFonts w:eastAsia="Times New Roman" w:cs="Trebuchet MS"/>
          <w:b/>
          <w:color w:val="000000"/>
          <w:sz w:val="24"/>
          <w:szCs w:val="24"/>
          <w:lang w:eastAsia="pt-PT"/>
        </w:rPr>
        <w:t xml:space="preserve">Declaração de Compromisso do Beneficiário </w:t>
      </w:r>
      <w:r w:rsidRPr="00CF2586">
        <w:rPr>
          <w:rFonts w:eastAsia="Times New Roman" w:cs="Trebuchet MS"/>
          <w:color w:val="000000"/>
          <w:sz w:val="20"/>
          <w:szCs w:val="20"/>
          <w:lang w:eastAsia="pt-PT"/>
        </w:rPr>
        <w:t>(</w:t>
      </w:r>
      <w:r w:rsidRPr="00CF2586">
        <w:rPr>
          <w:rFonts w:eastAsia="Times New Roman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r w:rsidR="00974CD6" w:rsidRPr="00CF2586">
        <w:rPr>
          <w:rFonts w:eastAsia="Times New Roman" w:cs="Trebuchet MS"/>
          <w:color w:val="000000"/>
          <w:sz w:val="20"/>
          <w:szCs w:val="20"/>
          <w:lang w:eastAsia="pt-PT"/>
        </w:rPr>
        <w:t>)</w:t>
      </w:r>
    </w:p>
    <w:p w:rsidR="00A95959" w:rsidRDefault="00A95959" w:rsidP="00D86E9A">
      <w:pPr>
        <w:tabs>
          <w:tab w:val="left" w:pos="2753"/>
        </w:tabs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075F8" w:rsidRPr="00627C83" w:rsidRDefault="007075F8" w:rsidP="007075F8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Aviso,</w:t>
      </w:r>
      <w:r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representante legal da entidade beneficiaria da candidatura,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que:</w:t>
      </w:r>
    </w:p>
    <w:p w:rsidR="00634253" w:rsidRPr="00F72913" w:rsidRDefault="00D86E9A" w:rsidP="00CF483E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São verdadeiras todas as informações que faz constar do formulário de candidatura e dos respetivos anexos;</w:t>
      </w:r>
    </w:p>
    <w:p w:rsidR="00634253" w:rsidRPr="00F72913" w:rsidRDefault="00634253" w:rsidP="00634253">
      <w:pPr>
        <w:pStyle w:val="PargrafodaLista"/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8C1B3C" w:rsidRPr="00F72913" w:rsidRDefault="00D86E9A" w:rsidP="008C1B3C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Cumpr</w:t>
      </w:r>
      <w:r w:rsidR="00E03413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os critérios de elegibilidade dos beneficiários</w:t>
      </w:r>
      <w:r w:rsidR="00BB5EB8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previstos no artigo 13º do Decreto-Lei n.º 159/2014 de 27 de outubro</w:t>
      </w:r>
      <w:r w:rsidR="003D47F2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7A3765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na regulamentação específica aplicável;</w:t>
      </w:r>
    </w:p>
    <w:p w:rsidR="003E71E6" w:rsidRPr="00F72913" w:rsidRDefault="003E71E6" w:rsidP="003E71E6">
      <w:pPr>
        <w:pStyle w:val="PargrafodaLista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C6041D" w:rsidRPr="00F72913" w:rsidRDefault="00D86E9A" w:rsidP="00B735F3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A operação (e qualquer uma das suas componentes determinantes para a elegibilidade da operação) não se encontra(m) materialmente concluída(s) ou totalmente executada(s) antes </w:t>
      </w:r>
      <w:r w:rsidR="00B735F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da apresentação da candidatura, nos termos do </w:t>
      </w:r>
      <w:r w:rsidR="00B735F3" w:rsidRPr="00B735F3">
        <w:rPr>
          <w:rFonts w:ascii="Calibri Light" w:eastAsia="Times New Roman" w:hAnsi="Calibri Light" w:cs="Trebuchet MS"/>
          <w:sz w:val="20"/>
          <w:szCs w:val="20"/>
          <w:lang w:eastAsia="pt-PT"/>
        </w:rPr>
        <w:t>nº 6, do artigo 65º, do Regulamento (UE) n</w:t>
      </w:r>
      <w:r w:rsidR="00B735F3">
        <w:rPr>
          <w:rFonts w:ascii="Calibri Light" w:eastAsia="Times New Roman" w:hAnsi="Calibri Light" w:cs="Trebuchet MS"/>
          <w:sz w:val="20"/>
          <w:szCs w:val="20"/>
          <w:lang w:eastAsia="pt-PT"/>
        </w:rPr>
        <w:t>.º 1303/2013, de 20 de dezembro</w:t>
      </w:r>
      <w:r w:rsidR="00B735F3" w:rsidRPr="00B735F3">
        <w:rPr>
          <w:rFonts w:ascii="Calibri Light" w:eastAsia="Times New Roman" w:hAnsi="Calibri Light" w:cs="Trebuchet MS"/>
          <w:sz w:val="20"/>
          <w:szCs w:val="20"/>
          <w:lang w:eastAsia="pt-PT"/>
        </w:rPr>
        <w:t>.</w:t>
      </w:r>
    </w:p>
    <w:p w:rsidR="00C6041D" w:rsidRPr="00C6041D" w:rsidRDefault="00C6041D" w:rsidP="00C6041D">
      <w:pPr>
        <w:pStyle w:val="PargrafodaLista"/>
        <w:rPr>
          <w:rFonts w:ascii="Trebuchet MS" w:eastAsia="Times New Roman" w:hAnsi="Trebuchet MS" w:cs="Trebuchet MS"/>
          <w:sz w:val="20"/>
          <w:szCs w:val="20"/>
          <w:lang w:eastAsia="pt-PT"/>
        </w:rPr>
      </w:pPr>
    </w:p>
    <w:p w:rsidR="00D86E9A" w:rsidRPr="00A37A0C" w:rsidRDefault="00D86E9A" w:rsidP="00CF483E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BF6F7E" w:rsidRDefault="00BF6F7E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O Beneficiário/representante legal</w:t>
      </w:r>
      <w:r w:rsidR="00573E28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Cargo/função: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F12BBF" w:rsidRDefault="00F12BBF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2"/>
        <w:gridCol w:w="2406"/>
      </w:tblGrid>
      <w:tr w:rsidR="003228EA" w:rsidTr="00974CD6">
        <w:trPr>
          <w:trHeight w:val="181"/>
        </w:trPr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Nº Candidatura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CF2586" w:rsidRDefault="00CF2586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p w:rsidR="00CF2586" w:rsidRDefault="00CF2586">
      <w:pP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br w:type="page"/>
      </w:r>
    </w:p>
    <w:p w:rsidR="00CF2586" w:rsidRPr="00865A6A" w:rsidRDefault="00CF2586" w:rsidP="00CF2586">
      <w:pPr>
        <w:spacing w:before="240" w:after="0"/>
        <w:rPr>
          <w:b/>
          <w:color w:val="00A5BD"/>
        </w:rPr>
      </w:pPr>
      <w:r w:rsidRPr="00865A6A">
        <w:rPr>
          <w:b/>
          <w:color w:val="00A5BD"/>
        </w:rPr>
        <w:lastRenderedPageBreak/>
        <w:t>Ficha Técnica</w:t>
      </w:r>
    </w:p>
    <w:tbl>
      <w:tblPr>
        <w:tblW w:w="8926" w:type="dxa"/>
        <w:tblBorders>
          <w:top w:val="single" w:sz="4" w:space="0" w:color="00A5BD"/>
          <w:left w:val="single" w:sz="4" w:space="0" w:color="00A5BD"/>
          <w:bottom w:val="single" w:sz="4" w:space="0" w:color="00A5BD"/>
          <w:right w:val="single" w:sz="4" w:space="0" w:color="00A5BD"/>
          <w:insideH w:val="single" w:sz="2" w:space="0" w:color="00A5BD"/>
          <w:insideV w:val="single" w:sz="2" w:space="0" w:color="00A5B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1"/>
        <w:gridCol w:w="5675"/>
      </w:tblGrid>
      <w:tr w:rsidR="00CF2586" w:rsidRPr="006C526A" w:rsidTr="00E321C6">
        <w:trPr>
          <w:trHeight w:hRule="exact" w:val="257"/>
        </w:trPr>
        <w:tc>
          <w:tcPr>
            <w:tcW w:w="3251" w:type="dxa"/>
            <w:tcBorders>
              <w:top w:val="single" w:sz="4" w:space="0" w:color="00A5BD"/>
              <w:bottom w:val="single" w:sz="4" w:space="0" w:color="FFFFFF"/>
              <w:right w:val="single" w:sz="4" w:space="0" w:color="FFFFFF"/>
            </w:tcBorders>
            <w:shd w:val="clear" w:color="auto" w:fill="00A5BD"/>
          </w:tcPr>
          <w:p w:rsidR="00CF2586" w:rsidRPr="006C526A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 w:rsidRPr="006C526A">
              <w:rPr>
                <w:color w:val="FFFFFF"/>
                <w:sz w:val="18"/>
                <w:szCs w:val="18"/>
              </w:rPr>
              <w:t>Identificação do documento</w:t>
            </w:r>
          </w:p>
        </w:tc>
        <w:tc>
          <w:tcPr>
            <w:tcW w:w="5675" w:type="dxa"/>
            <w:tcBorders>
              <w:top w:val="single" w:sz="4" w:space="0" w:color="00A5BD"/>
              <w:left w:val="single" w:sz="4" w:space="0" w:color="FFFFFF"/>
            </w:tcBorders>
            <w:vAlign w:val="center"/>
          </w:tcPr>
          <w:p w:rsidR="00CF2586" w:rsidRPr="006C526A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 w:rsidRPr="00934553">
              <w:t xml:space="preserve">Declaração de Compromisso </w:t>
            </w:r>
            <w:r w:rsidRPr="00567C36">
              <w:t>do Beneficiário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Pr="006C526A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Versão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735F3">
              <w:rPr>
                <w:sz w:val="18"/>
                <w:szCs w:val="18"/>
              </w:rPr>
              <w:t>.1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Pr="006C526A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Responsável pela elaboração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B735F3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UO5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Pr="006C526A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Data elaboração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B735F3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13/07/2021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Responsável pela validação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B735F3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Secretários Técnicos UO1 a UO6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Data validação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Aprovação pela CD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Data aprovação CD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Âmbito de aplicação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Aplicável aos Avisos de Abertura de Concurso da AG do Centro 2020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Destinatários</w:t>
            </w:r>
          </w:p>
        </w:tc>
        <w:tc>
          <w:tcPr>
            <w:tcW w:w="5675" w:type="dxa"/>
            <w:tcBorders>
              <w:left w:val="single" w:sz="4" w:space="0" w:color="FFFFFF"/>
              <w:bottom w:val="single" w:sz="4" w:space="0" w:color="00A5BD"/>
            </w:tcBorders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UO responsáveis pela elaboração de proposta de aviso de concurso</w:t>
            </w:r>
          </w:p>
        </w:tc>
      </w:tr>
    </w:tbl>
    <w:p w:rsidR="00CF2586" w:rsidRDefault="00CF2586" w:rsidP="00CF2586"/>
    <w:p w:rsidR="00CF2586" w:rsidRPr="00567C36" w:rsidRDefault="00CF2586" w:rsidP="00CF2586"/>
    <w:p w:rsidR="00CF2586" w:rsidRDefault="00CF2586">
      <w:pP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br w:type="page"/>
      </w:r>
    </w:p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3C4" w:rsidRDefault="009163C4" w:rsidP="00D77073">
      <w:pPr>
        <w:spacing w:after="0" w:line="240" w:lineRule="auto"/>
      </w:pPr>
      <w:r>
        <w:separator/>
      </w:r>
    </w:p>
  </w:endnote>
  <w:end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2B" w:rsidRDefault="008E212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1A4" w:rsidRDefault="006D2665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6D2665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6D2665">
      <w:rPr>
        <w:rFonts w:ascii="Trebuchet MS" w:hAnsi="Trebuchet MS" w:cs="Calibri"/>
        <w:b/>
        <w:noProof/>
        <w:sz w:val="16"/>
        <w:szCs w:val="16"/>
      </w:rPr>
      <w:t>3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2B" w:rsidRDefault="008E212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3C4" w:rsidRDefault="009163C4" w:rsidP="00D77073">
      <w:pPr>
        <w:spacing w:after="0" w:line="240" w:lineRule="auto"/>
      </w:pPr>
      <w:r>
        <w:separator/>
      </w:r>
    </w:p>
  </w:footnote>
  <w:foot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footnote>
  <w:footnote w:id="1">
    <w:p w:rsidR="00D86E9A" w:rsidRPr="001D1A5B" w:rsidRDefault="00D86E9A" w:rsidP="00D86E9A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2B" w:rsidRDefault="008E212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092" w:rsidRDefault="00CF2586">
    <w:pPr>
      <w:pStyle w:val="Cabealho"/>
    </w:pPr>
    <w:r w:rsidRPr="00CF2586">
      <w:rPr>
        <w:noProof/>
        <w:lang w:eastAsia="pt-PT"/>
      </w:rPr>
      <w:drawing>
        <wp:anchor distT="0" distB="0" distL="114300" distR="114300" simplePos="0" relativeHeight="251661312" behindDoc="0" locked="0" layoutInCell="1" allowOverlap="1" wp14:anchorId="64E9EDD1" wp14:editId="7D555CD0">
          <wp:simplePos x="0" y="0"/>
          <wp:positionH relativeFrom="column">
            <wp:posOffset>4695825</wp:posOffset>
          </wp:positionH>
          <wp:positionV relativeFrom="paragraph">
            <wp:posOffset>-314960</wp:posOffset>
          </wp:positionV>
          <wp:extent cx="1257300" cy="476250"/>
          <wp:effectExtent l="0" t="0" r="0" b="0"/>
          <wp:wrapNone/>
          <wp:docPr id="206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Pr="00CF2586"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5F0E05C1" wp14:editId="37FFA1AB">
          <wp:simplePos x="0" y="0"/>
          <wp:positionH relativeFrom="column">
            <wp:posOffset>0</wp:posOffset>
          </wp:positionH>
          <wp:positionV relativeFrom="paragraph">
            <wp:posOffset>-257810</wp:posOffset>
          </wp:positionV>
          <wp:extent cx="1314450" cy="409575"/>
          <wp:effectExtent l="0" t="0" r="0" b="9525"/>
          <wp:wrapNone/>
          <wp:docPr id="2" name="Objec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ject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144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F2586">
      <w:rPr>
        <w:noProof/>
        <w:lang w:eastAsia="pt-PT"/>
      </w:rPr>
      <w:drawing>
        <wp:anchor distT="0" distB="0" distL="114300" distR="114300" simplePos="0" relativeHeight="251660288" behindDoc="0" locked="0" layoutInCell="1" allowOverlap="1" wp14:anchorId="303F20C5" wp14:editId="00D90002">
          <wp:simplePos x="0" y="0"/>
          <wp:positionH relativeFrom="column">
            <wp:posOffset>2409825</wp:posOffset>
          </wp:positionH>
          <wp:positionV relativeFrom="paragraph">
            <wp:posOffset>-334010</wp:posOffset>
          </wp:positionV>
          <wp:extent cx="971550" cy="476250"/>
          <wp:effectExtent l="0" t="0" r="0" b="0"/>
          <wp:wrapNone/>
          <wp:docPr id="206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6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:rsidR="004D3092" w:rsidRDefault="004D309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2B" w:rsidRDefault="008E212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7630"/>
    <w:multiLevelType w:val="hybridMultilevel"/>
    <w:tmpl w:val="B2BEC7CE"/>
    <w:lvl w:ilvl="0" w:tplc="32764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" w15:restartNumberingAfterBreak="0">
    <w:nsid w:val="46131955"/>
    <w:multiLevelType w:val="hybridMultilevel"/>
    <w:tmpl w:val="E9E0BE5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7524A"/>
    <w:multiLevelType w:val="hybridMultilevel"/>
    <w:tmpl w:val="3DB806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44A80"/>
    <w:multiLevelType w:val="hybridMultilevel"/>
    <w:tmpl w:val="947030D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14F8D"/>
    <w:rsid w:val="00083C37"/>
    <w:rsid w:val="00090857"/>
    <w:rsid w:val="000F4C4F"/>
    <w:rsid w:val="00100763"/>
    <w:rsid w:val="001413B0"/>
    <w:rsid w:val="00186F39"/>
    <w:rsid w:val="001939FC"/>
    <w:rsid w:val="00194FB1"/>
    <w:rsid w:val="001A2F24"/>
    <w:rsid w:val="001C3F7D"/>
    <w:rsid w:val="001E0674"/>
    <w:rsid w:val="001E5721"/>
    <w:rsid w:val="00212141"/>
    <w:rsid w:val="00217B35"/>
    <w:rsid w:val="00262185"/>
    <w:rsid w:val="002B4254"/>
    <w:rsid w:val="002B5151"/>
    <w:rsid w:val="002C794C"/>
    <w:rsid w:val="003228EA"/>
    <w:rsid w:val="00335B4D"/>
    <w:rsid w:val="00345C64"/>
    <w:rsid w:val="00357083"/>
    <w:rsid w:val="003B384E"/>
    <w:rsid w:val="003B7490"/>
    <w:rsid w:val="003D47F2"/>
    <w:rsid w:val="003E71E6"/>
    <w:rsid w:val="00432074"/>
    <w:rsid w:val="00466F65"/>
    <w:rsid w:val="00494187"/>
    <w:rsid w:val="00494348"/>
    <w:rsid w:val="004B031F"/>
    <w:rsid w:val="004C7101"/>
    <w:rsid w:val="004D1AEF"/>
    <w:rsid w:val="004D3092"/>
    <w:rsid w:val="004D7191"/>
    <w:rsid w:val="004E321C"/>
    <w:rsid w:val="004E5B96"/>
    <w:rsid w:val="004E7931"/>
    <w:rsid w:val="004F4FC4"/>
    <w:rsid w:val="004F79C7"/>
    <w:rsid w:val="005107A5"/>
    <w:rsid w:val="00511832"/>
    <w:rsid w:val="005122DE"/>
    <w:rsid w:val="0054494E"/>
    <w:rsid w:val="0056570B"/>
    <w:rsid w:val="00573E28"/>
    <w:rsid w:val="005A1C4E"/>
    <w:rsid w:val="005A5F44"/>
    <w:rsid w:val="005D6789"/>
    <w:rsid w:val="005F71AF"/>
    <w:rsid w:val="0060590A"/>
    <w:rsid w:val="00607E6B"/>
    <w:rsid w:val="00620313"/>
    <w:rsid w:val="00620D67"/>
    <w:rsid w:val="00624B0C"/>
    <w:rsid w:val="00627C83"/>
    <w:rsid w:val="00634253"/>
    <w:rsid w:val="00646660"/>
    <w:rsid w:val="0065586A"/>
    <w:rsid w:val="00672E63"/>
    <w:rsid w:val="00673F6C"/>
    <w:rsid w:val="006823CF"/>
    <w:rsid w:val="006B4991"/>
    <w:rsid w:val="006C483E"/>
    <w:rsid w:val="006D2665"/>
    <w:rsid w:val="006D68F1"/>
    <w:rsid w:val="00703EB0"/>
    <w:rsid w:val="007075F8"/>
    <w:rsid w:val="00726782"/>
    <w:rsid w:val="00731A13"/>
    <w:rsid w:val="00732519"/>
    <w:rsid w:val="007377DE"/>
    <w:rsid w:val="0074248C"/>
    <w:rsid w:val="00755E68"/>
    <w:rsid w:val="007976AC"/>
    <w:rsid w:val="007A3765"/>
    <w:rsid w:val="007F1100"/>
    <w:rsid w:val="008063F2"/>
    <w:rsid w:val="00807162"/>
    <w:rsid w:val="0080770C"/>
    <w:rsid w:val="00827EF8"/>
    <w:rsid w:val="00857A44"/>
    <w:rsid w:val="00863D0E"/>
    <w:rsid w:val="00866A13"/>
    <w:rsid w:val="00881897"/>
    <w:rsid w:val="00887EAF"/>
    <w:rsid w:val="00891343"/>
    <w:rsid w:val="008A0D5E"/>
    <w:rsid w:val="008A2F3C"/>
    <w:rsid w:val="008B1EC7"/>
    <w:rsid w:val="008B558D"/>
    <w:rsid w:val="008C1B3C"/>
    <w:rsid w:val="008E013D"/>
    <w:rsid w:val="008E212B"/>
    <w:rsid w:val="008E4042"/>
    <w:rsid w:val="008E77E9"/>
    <w:rsid w:val="00900E4E"/>
    <w:rsid w:val="00904654"/>
    <w:rsid w:val="009163C4"/>
    <w:rsid w:val="00943EB4"/>
    <w:rsid w:val="00965278"/>
    <w:rsid w:val="00974CD6"/>
    <w:rsid w:val="009A0D52"/>
    <w:rsid w:val="009B14A9"/>
    <w:rsid w:val="009B5F1B"/>
    <w:rsid w:val="009D02CB"/>
    <w:rsid w:val="009D2900"/>
    <w:rsid w:val="009E0BA9"/>
    <w:rsid w:val="009F32DC"/>
    <w:rsid w:val="00A01CC6"/>
    <w:rsid w:val="00A35FC7"/>
    <w:rsid w:val="00A37A0C"/>
    <w:rsid w:val="00A429C5"/>
    <w:rsid w:val="00A5270A"/>
    <w:rsid w:val="00A84706"/>
    <w:rsid w:val="00A95959"/>
    <w:rsid w:val="00AA220C"/>
    <w:rsid w:val="00AE7178"/>
    <w:rsid w:val="00AF2FB6"/>
    <w:rsid w:val="00B02DF7"/>
    <w:rsid w:val="00B035DF"/>
    <w:rsid w:val="00B2281A"/>
    <w:rsid w:val="00B50BF3"/>
    <w:rsid w:val="00B54038"/>
    <w:rsid w:val="00B566D0"/>
    <w:rsid w:val="00B735F3"/>
    <w:rsid w:val="00B82D32"/>
    <w:rsid w:val="00B86D38"/>
    <w:rsid w:val="00BB5EB8"/>
    <w:rsid w:val="00BB6146"/>
    <w:rsid w:val="00BF0F0D"/>
    <w:rsid w:val="00BF47EE"/>
    <w:rsid w:val="00BF6880"/>
    <w:rsid w:val="00BF6F7E"/>
    <w:rsid w:val="00C144F3"/>
    <w:rsid w:val="00C248AE"/>
    <w:rsid w:val="00C448E9"/>
    <w:rsid w:val="00C4691B"/>
    <w:rsid w:val="00C478E4"/>
    <w:rsid w:val="00C6041D"/>
    <w:rsid w:val="00C6780F"/>
    <w:rsid w:val="00C725D4"/>
    <w:rsid w:val="00C8159C"/>
    <w:rsid w:val="00CD6BED"/>
    <w:rsid w:val="00CE4C1E"/>
    <w:rsid w:val="00CF2586"/>
    <w:rsid w:val="00CF483E"/>
    <w:rsid w:val="00D041CE"/>
    <w:rsid w:val="00D12DA0"/>
    <w:rsid w:val="00D35124"/>
    <w:rsid w:val="00D7347F"/>
    <w:rsid w:val="00D74A5A"/>
    <w:rsid w:val="00D77073"/>
    <w:rsid w:val="00D838CB"/>
    <w:rsid w:val="00D85B4B"/>
    <w:rsid w:val="00D86E9A"/>
    <w:rsid w:val="00DA2FB6"/>
    <w:rsid w:val="00DB524E"/>
    <w:rsid w:val="00DE000E"/>
    <w:rsid w:val="00E03413"/>
    <w:rsid w:val="00E1211C"/>
    <w:rsid w:val="00E140E4"/>
    <w:rsid w:val="00E512F6"/>
    <w:rsid w:val="00E86795"/>
    <w:rsid w:val="00E91EDA"/>
    <w:rsid w:val="00EA0FD4"/>
    <w:rsid w:val="00EC47A6"/>
    <w:rsid w:val="00EC7ED6"/>
    <w:rsid w:val="00F02A9A"/>
    <w:rsid w:val="00F12BBF"/>
    <w:rsid w:val="00F3596F"/>
    <w:rsid w:val="00F72913"/>
    <w:rsid w:val="00FB174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BAAE8-DFF3-4B12-8540-69E59550A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3FEDFFC4.dotm</Template>
  <TotalTime>0</TotalTime>
  <Pages>3</Pages>
  <Words>260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Silva</dc:creator>
  <cp:lastModifiedBy>Margarida Franca</cp:lastModifiedBy>
  <cp:revision>2</cp:revision>
  <cp:lastPrinted>2016-04-11T22:59:00Z</cp:lastPrinted>
  <dcterms:created xsi:type="dcterms:W3CDTF">2022-03-04T09:27:00Z</dcterms:created>
  <dcterms:modified xsi:type="dcterms:W3CDTF">2022-03-04T09:27:00Z</dcterms:modified>
</cp:coreProperties>
</file>